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EFCCD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 xml:space="preserve">Thomas BASTARD </w:t>
      </w: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</w:t>
      </w:r>
      <w:proofErr w:type="gramStart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39C52EA6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Holbeton</w:t>
      </w:r>
      <w:proofErr w:type="spellEnd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Devon. Husbandman.</w:t>
      </w:r>
    </w:p>
    <w:p w14:paraId="5C9B588A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EA095DA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1A19F5F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Thomas </w:t>
      </w:r>
      <w:proofErr w:type="spellStart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Lampene</w:t>
      </w:r>
      <w:proofErr w:type="spellEnd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 brought a plaint of trespass with a threat of </w:t>
      </w:r>
      <w:proofErr w:type="gramStart"/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violence</w:t>
      </w:r>
      <w:proofErr w:type="gramEnd"/>
    </w:p>
    <w:p w14:paraId="306BA474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against him.</w:t>
      </w:r>
    </w:p>
    <w:p w14:paraId="2C90BEAD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 w:rsidRPr="00891F8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891F8D">
          <w:rPr>
            <w:rStyle w:val="Hyperlink"/>
            <w:rFonts w:ascii="Times New Roman" w:eastAsia="Calibri" w:hAnsi="Times New Roman" w:cs="Times New Roman"/>
            <w:color w:val="auto"/>
            <w:sz w:val="24"/>
            <w:szCs w:val="24"/>
            <w:u w:val="none"/>
          </w:rPr>
          <w:t>http://aalt.law.uh.edu/Indices/CP40Indices/CP40no883Pl.htm</w:t>
        </w:r>
      </w:hyperlink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)</w:t>
      </w:r>
    </w:p>
    <w:p w14:paraId="47EFAB3B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088D75A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2CBA82D8" w14:textId="77777777" w:rsidR="00891F8D" w:rsidRPr="00891F8D" w:rsidRDefault="00891F8D" w:rsidP="00891F8D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 w:rsidRPr="00891F8D"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12 June 2021</w:t>
      </w:r>
    </w:p>
    <w:p w14:paraId="0944A4F7" w14:textId="77777777" w:rsidR="00BA00AB" w:rsidRPr="00891F8D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91F8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134D5" w14:textId="77777777" w:rsidR="00891F8D" w:rsidRDefault="00891F8D" w:rsidP="009139A6">
      <w:r>
        <w:separator/>
      </w:r>
    </w:p>
  </w:endnote>
  <w:endnote w:type="continuationSeparator" w:id="0">
    <w:p w14:paraId="40D176CE" w14:textId="77777777" w:rsidR="00891F8D" w:rsidRDefault="00891F8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53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7A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0DEA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94E6E" w14:textId="77777777" w:rsidR="00891F8D" w:rsidRDefault="00891F8D" w:rsidP="009139A6">
      <w:r>
        <w:separator/>
      </w:r>
    </w:p>
  </w:footnote>
  <w:footnote w:type="continuationSeparator" w:id="0">
    <w:p w14:paraId="1DF583CA" w14:textId="77777777" w:rsidR="00891F8D" w:rsidRDefault="00891F8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8027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AEB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66717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F8D"/>
    <w:rsid w:val="000666E0"/>
    <w:rsid w:val="002510B7"/>
    <w:rsid w:val="005C130B"/>
    <w:rsid w:val="00826F5C"/>
    <w:rsid w:val="00891F8D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3F7F6"/>
  <w15:chartTrackingRefBased/>
  <w15:docId w15:val="{0468DA74-5147-4616-9FB6-2E394A276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91F8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2021-07-24T20:44:00Z</dcterms:created>
  <dcterms:modified xsi:type="dcterms:W3CDTF">2021-07-24T20:47:00Z</dcterms:modified>
</cp:coreProperties>
</file>